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E4262D" w:rsidP="00E4262D">
            <w:pPr>
              <w:jc w:val="left"/>
            </w:pPr>
            <w:r>
              <w:t>Bezeichnung der Bau-/Dienstl</w:t>
            </w:r>
            <w:r w:rsidR="00347F9A">
              <w:t>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E4262D" w:rsidP="002D4CA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347F9A" w:rsidRPr="00347F9A">
              <w:rPr>
                <w:sz w:val="16"/>
                <w:szCs w:val="16"/>
              </w:rPr>
              <w:t>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D4028D" w:rsidP="002D4CA7">
            <w:r w:rsidRPr="00D4028D">
              <w:t>Neubau Vereinsgebäude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E4262D" w:rsidRDefault="00E4262D" w:rsidP="002D4CA7">
            <w:pPr>
              <w:rPr>
                <w:color w:val="0000FF"/>
              </w:rPr>
            </w:pPr>
            <w:r>
              <w:rPr>
                <w:color w:val="0000FF"/>
              </w:rPr>
              <w:t>10/4.2-2026</w:t>
            </w:r>
            <w:r w:rsidR="00265BBB" w:rsidRPr="00E4262D">
              <w:rPr>
                <w:color w:val="0000FF"/>
              </w:rPr>
              <w:t>-</w:t>
            </w:r>
            <w:r w:rsidR="00D4028D">
              <w:rPr>
                <w:color w:val="0000FF"/>
              </w:rPr>
              <w:t>0313</w:t>
            </w:r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D4028D" w:rsidP="002D4CA7">
            <w:r w:rsidRPr="00D4028D">
              <w:t xml:space="preserve">Abdichtungsarbeiten, Dachdeckungsarbeiten, Klempnerarbeiten - Sportgebäude, </w:t>
            </w:r>
            <w:proofErr w:type="spellStart"/>
            <w:r w:rsidRPr="00D4028D">
              <w:t>Valentinstraße</w:t>
            </w:r>
            <w:proofErr w:type="spellEnd"/>
            <w:r w:rsidRPr="00D4028D">
              <w:t xml:space="preserve"> 74a, 45896 Gelsenkirchen</w:t>
            </w:r>
            <w:bookmarkStart w:id="0" w:name="_GoBack"/>
            <w:bookmarkEnd w:id="0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8C7680" w:rsidP="0009665D">
            <w:pPr>
              <w:jc w:val="center"/>
            </w:pPr>
            <w:r>
              <w:t>Name des Erklärenden in Textform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8C7680" w:rsidP="00FF013E">
            <w:pPr>
              <w:jc w:val="center"/>
            </w:pPr>
            <w:r>
              <w:t>Name des Erklärenden in Textform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8C7680" w:rsidP="00FF013E">
            <w:pPr>
              <w:jc w:val="center"/>
            </w:pPr>
            <w:r>
              <w:t>Name des Erklärenden in Textform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8C7680" w:rsidP="00FF013E">
            <w:pPr>
              <w:jc w:val="center"/>
            </w:pPr>
            <w:r>
              <w:t>Name des Erklärenden in Textform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9639"/>
    </w:tblGrid>
    <w:tr w:rsidR="00E4262D" w:rsidRPr="00D6072E" w:rsidTr="00E4262D">
      <w:trPr>
        <w:cantSplit/>
        <w:trHeight w:hRule="exact" w:val="397"/>
      </w:trPr>
      <w:tc>
        <w:tcPr>
          <w:tcW w:w="9639" w:type="dxa"/>
          <w:vAlign w:val="center"/>
        </w:tcPr>
        <w:p w:rsidR="00E4262D" w:rsidRPr="00D6072E" w:rsidRDefault="00E4262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4028D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4028D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8D1" w:rsidRPr="00347F9A" w:rsidRDefault="00E4262D">
    <w:pPr>
      <w:pStyle w:val="Kopfzeile"/>
      <w:rPr>
        <w:sz w:val="16"/>
        <w:szCs w:val="16"/>
      </w:rPr>
    </w:pPr>
    <w:r w:rsidRPr="00347F9A">
      <w:rPr>
        <w:sz w:val="16"/>
        <w:szCs w:val="16"/>
      </w:rPr>
      <w:t xml:space="preserve"> </w:t>
    </w:r>
    <w:r w:rsidR="00E718D1" w:rsidRPr="00347F9A">
      <w:rPr>
        <w:sz w:val="16"/>
        <w:szCs w:val="16"/>
      </w:rPr>
      <w:t>(Erklärung Bieter</w:t>
    </w:r>
    <w:r w:rsidR="00E718D1">
      <w:rPr>
        <w:sz w:val="16"/>
        <w:szCs w:val="16"/>
      </w:rPr>
      <w:t>-/Arbeits</w:t>
    </w:r>
    <w:r w:rsidR="00E718D1" w:rsidRPr="00347F9A">
      <w:rPr>
        <w:sz w:val="16"/>
        <w:szCs w:val="16"/>
      </w:rPr>
      <w:t>gemeinschaft)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C7680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4028D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24448"/>
    <w:rsid w:val="00E322E9"/>
    <w:rsid w:val="00E4262D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4F35D4D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108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Altug Sevim</cp:lastModifiedBy>
  <cp:revision>3</cp:revision>
  <cp:lastPrinted>2010-02-09T14:26:00Z</cp:lastPrinted>
  <dcterms:created xsi:type="dcterms:W3CDTF">2026-03-02T09:37:00Z</dcterms:created>
  <dcterms:modified xsi:type="dcterms:W3CDTF">2026-06-29T09:26:00Z</dcterms:modified>
</cp:coreProperties>
</file>